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5AB" w:rsidRDefault="007645AB" w:rsidP="00DE1C24">
      <w:pPr>
        <w:ind w:left="3600" w:firstLine="720"/>
        <w:rPr>
          <w:b/>
          <w:szCs w:val="28"/>
        </w:rPr>
      </w:pPr>
      <w:r w:rsidRPr="00CD3E33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7645AB" w:rsidRPr="003B693E" w:rsidRDefault="007645AB" w:rsidP="00DE1C24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7645AB" w:rsidRPr="003B693E" w:rsidRDefault="007645AB" w:rsidP="00DE1C24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7645AB" w:rsidRPr="003B693E" w:rsidRDefault="007645AB" w:rsidP="00DE1C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7645AB" w:rsidRPr="003B693E" w:rsidRDefault="007645AB" w:rsidP="00DE1C24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7645AB" w:rsidRPr="003B693E" w:rsidRDefault="007645AB" w:rsidP="00DE1C24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7645AB" w:rsidRPr="003B693E" w:rsidRDefault="007645AB" w:rsidP="00DE1C24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7645AB" w:rsidRDefault="007645AB" w:rsidP="00DE1C2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645AB" w:rsidRPr="003B693E" w:rsidRDefault="007645AB" w:rsidP="00DE1C24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645AB" w:rsidRPr="003B693E" w:rsidRDefault="007645AB" w:rsidP="00DE1C2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7645AB" w:rsidRPr="003B693E" w:rsidRDefault="007645AB" w:rsidP="00DE1C24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7645AB" w:rsidRPr="003B693E" w:rsidRDefault="007645AB" w:rsidP="00DE1C24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209</w:t>
      </w:r>
    </w:p>
    <w:p w:rsidR="007645AB" w:rsidRPr="003B693E" w:rsidRDefault="007645AB" w:rsidP="00DE1C24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7645AB" w:rsidRPr="003B693E" w:rsidRDefault="007645AB" w:rsidP="00DE1C24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7645AB" w:rsidRPr="003B693E" w:rsidRDefault="007645AB" w:rsidP="00DE1C24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7645AB" w:rsidRPr="003B693E" w:rsidRDefault="007645AB" w:rsidP="00DE1C24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буд.№9 вул. М.Кривоноса</w:t>
      </w:r>
    </w:p>
    <w:p w:rsidR="007645AB" w:rsidRPr="003B693E" w:rsidRDefault="007645AB" w:rsidP="00DE1C24">
      <w:pPr>
        <w:widowControl w:val="0"/>
        <w:autoSpaceDE w:val="0"/>
        <w:jc w:val="both"/>
        <w:rPr>
          <w:rFonts w:ascii="Times New Roman" w:hAnsi="Times New Roman"/>
        </w:rPr>
      </w:pPr>
    </w:p>
    <w:p w:rsidR="007645AB" w:rsidRPr="003B693E" w:rsidRDefault="007645AB" w:rsidP="001A35B9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7645AB" w:rsidRPr="003B693E" w:rsidRDefault="007645AB" w:rsidP="00DE1C24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7645AB" w:rsidRPr="003B693E" w:rsidRDefault="007645AB" w:rsidP="00DE1C24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1A35B9">
        <w:rPr>
          <w:rFonts w:ascii="Times New Roman" w:hAnsi="Times New Roman"/>
        </w:rPr>
        <w:t>675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№9 по вул.. М.Кривоноса</w:t>
      </w:r>
    </w:p>
    <w:p w:rsidR="007645AB" w:rsidRPr="003B693E" w:rsidRDefault="007645AB" w:rsidP="00DE1C2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№9, що по вул.. М.Кривоноса.</w:t>
      </w:r>
    </w:p>
    <w:p w:rsidR="007645AB" w:rsidRPr="003B693E" w:rsidRDefault="007645AB" w:rsidP="00DE1C2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№9 по вул.. М.Кривоноса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 xml:space="preserve">ом </w:t>
      </w:r>
      <w:r w:rsidRPr="003B693E">
        <w:rPr>
          <w:rFonts w:ascii="Times New Roman" w:hAnsi="Times New Roman"/>
        </w:rPr>
        <w:t>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7645AB" w:rsidRPr="003B693E" w:rsidRDefault="007645AB" w:rsidP="00DE1C2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7645AB" w:rsidRPr="003B693E" w:rsidRDefault="007645AB" w:rsidP="00DE1C2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7645AB" w:rsidRPr="003B693E" w:rsidRDefault="007645AB" w:rsidP="00DE1C24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7645AB" w:rsidRDefault="007645AB" w:rsidP="00DE1C24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7645AB" w:rsidRPr="00DC72A5" w:rsidRDefault="007645AB" w:rsidP="001A35B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7645AB" w:rsidRPr="00DC72A5" w:rsidRDefault="007645AB" w:rsidP="001A35B9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209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7645AB" w:rsidRPr="00DC72A5" w:rsidRDefault="007645AB" w:rsidP="001A35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45AB" w:rsidRPr="00DC72A5" w:rsidRDefault="007645AB" w:rsidP="001A35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45AB" w:rsidRPr="00DC72A5" w:rsidRDefault="007645AB" w:rsidP="001A35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7645AB" w:rsidRPr="00DC72A5" w:rsidRDefault="007645AB" w:rsidP="001A35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М.Кривоноса, 9 </w:t>
      </w:r>
    </w:p>
    <w:p w:rsidR="007645AB" w:rsidRPr="00DC72A5" w:rsidRDefault="007645AB" w:rsidP="001A35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7645AB" w:rsidRPr="00DC72A5" w:rsidRDefault="007645AB" w:rsidP="001A35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7645AB" w:rsidRDefault="007645AB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7645AB" w:rsidRPr="00F43884" w:rsidTr="002E5D63">
        <w:trPr>
          <w:trHeight w:val="527"/>
          <w:jc w:val="center"/>
        </w:trPr>
        <w:tc>
          <w:tcPr>
            <w:tcW w:w="901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7645AB" w:rsidRPr="00F43884" w:rsidRDefault="007645AB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F4388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F4388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F4388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7645AB" w:rsidRPr="00F43884" w:rsidTr="002E5D63">
        <w:trPr>
          <w:trHeight w:val="448"/>
          <w:jc w:val="center"/>
        </w:trPr>
        <w:tc>
          <w:tcPr>
            <w:tcW w:w="901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7645AB" w:rsidRPr="00F43884" w:rsidRDefault="007645AB" w:rsidP="002A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  <w:r w:rsidRPr="00F438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</w:tr>
      <w:tr w:rsidR="007645AB" w:rsidRPr="00F43884" w:rsidTr="002E5D63">
        <w:trPr>
          <w:trHeight w:val="336"/>
          <w:jc w:val="center"/>
        </w:trPr>
        <w:tc>
          <w:tcPr>
            <w:tcW w:w="901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7645AB" w:rsidRPr="00F43884" w:rsidRDefault="007645AB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0,508</w:t>
            </w:r>
          </w:p>
        </w:tc>
      </w:tr>
      <w:tr w:rsidR="007645AB" w:rsidRPr="00F43884" w:rsidTr="002E5D63">
        <w:trPr>
          <w:trHeight w:val="264"/>
          <w:jc w:val="center"/>
        </w:trPr>
        <w:tc>
          <w:tcPr>
            <w:tcW w:w="901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7645AB" w:rsidRPr="00F43884" w:rsidRDefault="007645AB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45AB" w:rsidRPr="00F43884" w:rsidTr="002E5D63">
        <w:trPr>
          <w:trHeight w:val="264"/>
          <w:jc w:val="center"/>
        </w:trPr>
        <w:tc>
          <w:tcPr>
            <w:tcW w:w="901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45AB" w:rsidRPr="00F43884" w:rsidTr="002E5D63">
        <w:trPr>
          <w:trHeight w:val="264"/>
          <w:jc w:val="center"/>
        </w:trPr>
        <w:tc>
          <w:tcPr>
            <w:tcW w:w="901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7645AB" w:rsidRPr="00F43884" w:rsidRDefault="007645AB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0,287</w:t>
            </w:r>
          </w:p>
        </w:tc>
      </w:tr>
      <w:tr w:rsidR="007645AB" w:rsidRPr="00F43884" w:rsidTr="002E5D63">
        <w:trPr>
          <w:trHeight w:val="2760"/>
          <w:jc w:val="center"/>
        </w:trPr>
        <w:tc>
          <w:tcPr>
            <w:tcW w:w="901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7645AB" w:rsidRPr="00F43884" w:rsidRDefault="007645AB" w:rsidP="004806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1,177</w:t>
            </w:r>
          </w:p>
        </w:tc>
      </w:tr>
      <w:tr w:rsidR="007645AB" w:rsidRPr="00F43884" w:rsidTr="002E5D63">
        <w:trPr>
          <w:trHeight w:val="596"/>
          <w:jc w:val="center"/>
        </w:trPr>
        <w:tc>
          <w:tcPr>
            <w:tcW w:w="901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1,044</w:t>
            </w:r>
          </w:p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0,512</w:t>
            </w:r>
          </w:p>
          <w:p w:rsidR="007645AB" w:rsidRPr="00F43884" w:rsidRDefault="007645AB" w:rsidP="00976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0,532</w:t>
            </w:r>
          </w:p>
        </w:tc>
      </w:tr>
      <w:tr w:rsidR="007645AB" w:rsidRPr="00F43884" w:rsidTr="002E5D63">
        <w:trPr>
          <w:trHeight w:val="264"/>
          <w:jc w:val="center"/>
        </w:trPr>
        <w:tc>
          <w:tcPr>
            <w:tcW w:w="901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7645AB" w:rsidRPr="00F43884" w:rsidRDefault="007645AB" w:rsidP="00614F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7645AB" w:rsidRPr="00F43884" w:rsidTr="002E5D63">
        <w:trPr>
          <w:trHeight w:val="264"/>
          <w:jc w:val="center"/>
        </w:trPr>
        <w:tc>
          <w:tcPr>
            <w:tcW w:w="901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7645AB" w:rsidRPr="00F43884" w:rsidRDefault="007645AB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7645AB" w:rsidRPr="00F43884" w:rsidRDefault="007645AB" w:rsidP="002A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F438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7645AB" w:rsidRPr="00F43884" w:rsidTr="002E5D63">
        <w:trPr>
          <w:trHeight w:val="264"/>
          <w:jc w:val="center"/>
        </w:trPr>
        <w:tc>
          <w:tcPr>
            <w:tcW w:w="901" w:type="dxa"/>
          </w:tcPr>
          <w:p w:rsidR="007645AB" w:rsidRPr="00F43884" w:rsidRDefault="007645AB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7645AB" w:rsidRPr="00CB5CC3" w:rsidRDefault="007645AB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7645AB" w:rsidRPr="00F43884" w:rsidRDefault="007645AB" w:rsidP="002A25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43884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F438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397</w:t>
            </w:r>
          </w:p>
        </w:tc>
      </w:tr>
    </w:tbl>
    <w:p w:rsidR="007645AB" w:rsidRDefault="007645AB" w:rsidP="00CB5CC3">
      <w:pPr>
        <w:spacing w:after="0" w:line="240" w:lineRule="auto"/>
        <w:ind w:left="360"/>
        <w:jc w:val="both"/>
        <w:rPr>
          <w:color w:val="000000"/>
        </w:rPr>
      </w:pPr>
    </w:p>
    <w:p w:rsidR="007645AB" w:rsidRDefault="007645AB" w:rsidP="00CB5CC3">
      <w:pPr>
        <w:spacing w:after="0" w:line="240" w:lineRule="auto"/>
        <w:ind w:left="360"/>
        <w:jc w:val="both"/>
        <w:rPr>
          <w:color w:val="000000"/>
        </w:rPr>
      </w:pPr>
    </w:p>
    <w:p w:rsidR="007645AB" w:rsidRPr="00DC72A5" w:rsidRDefault="007645AB" w:rsidP="001A35B9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7645AB" w:rsidRDefault="007645AB" w:rsidP="001A35B9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645AB" w:rsidRDefault="007645AB" w:rsidP="001A35B9">
      <w:pPr>
        <w:spacing w:after="0" w:line="240" w:lineRule="auto"/>
        <w:ind w:left="360"/>
        <w:jc w:val="both"/>
        <w:rPr>
          <w:color w:val="000000"/>
        </w:rPr>
      </w:pPr>
    </w:p>
    <w:p w:rsidR="007645AB" w:rsidRDefault="007645AB" w:rsidP="001A35B9">
      <w:pPr>
        <w:spacing w:after="0" w:line="240" w:lineRule="auto"/>
        <w:ind w:left="360"/>
        <w:jc w:val="both"/>
        <w:rPr>
          <w:color w:val="000000"/>
        </w:rPr>
      </w:pPr>
    </w:p>
    <w:p w:rsidR="007645AB" w:rsidRPr="00703542" w:rsidRDefault="007645AB" w:rsidP="001A35B9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7645AB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45AB" w:rsidRPr="005459CC" w:rsidRDefault="007645AB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45AB" w:rsidRPr="005459CC" w:rsidRDefault="007645A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45AB" w:rsidRPr="005459CC" w:rsidRDefault="007645AB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7645AB" w:rsidRPr="00AF1ABC" w:rsidRDefault="007645AB" w:rsidP="001A35B9">
      <w:pPr>
        <w:spacing w:after="0" w:line="240" w:lineRule="auto"/>
        <w:ind w:left="360"/>
        <w:jc w:val="both"/>
      </w:pPr>
    </w:p>
    <w:sectPr w:rsidR="007645AB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5AB" w:rsidRDefault="007645AB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7645AB" w:rsidRDefault="007645AB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5AB" w:rsidRDefault="007645AB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7645AB" w:rsidRDefault="007645AB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E350E"/>
    <w:rsid w:val="001A35B9"/>
    <w:rsid w:val="001C394A"/>
    <w:rsid w:val="001F3980"/>
    <w:rsid w:val="00260003"/>
    <w:rsid w:val="002A2582"/>
    <w:rsid w:val="002E5D63"/>
    <w:rsid w:val="002F7B9C"/>
    <w:rsid w:val="00342094"/>
    <w:rsid w:val="003A3059"/>
    <w:rsid w:val="003B693E"/>
    <w:rsid w:val="00432767"/>
    <w:rsid w:val="004806AE"/>
    <w:rsid w:val="005108D2"/>
    <w:rsid w:val="005459CC"/>
    <w:rsid w:val="00567082"/>
    <w:rsid w:val="005A52A6"/>
    <w:rsid w:val="005C00EB"/>
    <w:rsid w:val="005D7BE1"/>
    <w:rsid w:val="005F7BF0"/>
    <w:rsid w:val="00614F78"/>
    <w:rsid w:val="0067529C"/>
    <w:rsid w:val="006A24FD"/>
    <w:rsid w:val="006B342B"/>
    <w:rsid w:val="006E0CC3"/>
    <w:rsid w:val="006F1E50"/>
    <w:rsid w:val="00703542"/>
    <w:rsid w:val="00730202"/>
    <w:rsid w:val="007645AB"/>
    <w:rsid w:val="007676C9"/>
    <w:rsid w:val="007D11D2"/>
    <w:rsid w:val="007E28F3"/>
    <w:rsid w:val="007E6337"/>
    <w:rsid w:val="008154F4"/>
    <w:rsid w:val="00843A8B"/>
    <w:rsid w:val="00856654"/>
    <w:rsid w:val="00861363"/>
    <w:rsid w:val="008673D5"/>
    <w:rsid w:val="0087491E"/>
    <w:rsid w:val="00875085"/>
    <w:rsid w:val="00891127"/>
    <w:rsid w:val="008A3A0E"/>
    <w:rsid w:val="008D0698"/>
    <w:rsid w:val="008E0026"/>
    <w:rsid w:val="00976E10"/>
    <w:rsid w:val="00A562DC"/>
    <w:rsid w:val="00A60517"/>
    <w:rsid w:val="00A809EE"/>
    <w:rsid w:val="00A82CDE"/>
    <w:rsid w:val="00AF1ABC"/>
    <w:rsid w:val="00BE2F04"/>
    <w:rsid w:val="00BE7802"/>
    <w:rsid w:val="00C23504"/>
    <w:rsid w:val="00C451F4"/>
    <w:rsid w:val="00C65D73"/>
    <w:rsid w:val="00C94A65"/>
    <w:rsid w:val="00CB5CC3"/>
    <w:rsid w:val="00CD116D"/>
    <w:rsid w:val="00CD3E33"/>
    <w:rsid w:val="00D50196"/>
    <w:rsid w:val="00D77F87"/>
    <w:rsid w:val="00D80EFF"/>
    <w:rsid w:val="00D92CDA"/>
    <w:rsid w:val="00DB1B8E"/>
    <w:rsid w:val="00DC72A5"/>
    <w:rsid w:val="00DE1C24"/>
    <w:rsid w:val="00E34435"/>
    <w:rsid w:val="00EA288E"/>
    <w:rsid w:val="00EB1314"/>
    <w:rsid w:val="00EF1A9D"/>
    <w:rsid w:val="00F37F99"/>
    <w:rsid w:val="00F43884"/>
    <w:rsid w:val="00F4630A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1C2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E1C24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E1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1C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44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2</Pages>
  <Words>655</Words>
  <Characters>3738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2017-03-28T08:11:00Z</cp:lastPrinted>
  <dcterms:created xsi:type="dcterms:W3CDTF">2017-03-22T10:43:00Z</dcterms:created>
  <dcterms:modified xsi:type="dcterms:W3CDTF">2017-04-04T05:38:00Z</dcterms:modified>
</cp:coreProperties>
</file>